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7175B8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7175B8" w:rsidRPr="007175B8">
          <w:rPr>
            <w:rStyle w:val="a9"/>
          </w:rPr>
          <w:t>Акционерное общество "Енисейское речное пароходство"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7175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3118" w:type="dxa"/>
            <w:vAlign w:val="center"/>
          </w:tcPr>
          <w:p w:rsidR="00AF1EDF" w:rsidRPr="00F06873" w:rsidRDefault="007175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063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7175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3118" w:type="dxa"/>
            <w:vAlign w:val="center"/>
          </w:tcPr>
          <w:p w:rsidR="00AF1EDF" w:rsidRPr="00F06873" w:rsidRDefault="007175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063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7175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18" w:type="dxa"/>
            <w:vAlign w:val="center"/>
          </w:tcPr>
          <w:p w:rsidR="00AF1EDF" w:rsidRPr="00F06873" w:rsidRDefault="007175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63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7175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175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7175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175B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175B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513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EC4026">
        <w:trPr>
          <w:cantSplit/>
          <w:trHeight w:val="245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513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да,нет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DE2527" w:rsidTr="00EC4026">
        <w:trPr>
          <w:cantSplit/>
          <w:trHeight w:val="2254"/>
        </w:trPr>
        <w:tc>
          <w:tcPr>
            <w:tcW w:w="1101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3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EC4026">
        <w:tc>
          <w:tcPr>
            <w:tcW w:w="1101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513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Pr="00F06873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b/>
                <w:sz w:val="18"/>
                <w:szCs w:val="18"/>
              </w:rPr>
            </w:pPr>
            <w:r w:rsidRPr="007175B8">
              <w:rPr>
                <w:b/>
                <w:sz w:val="18"/>
                <w:szCs w:val="18"/>
              </w:rPr>
              <w:t>Управление АО "ЕРП" (г. Красноярск, ул. Бограда, д. 15)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Pr="00F06873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Руководство (00)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Pr="00F06873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060001/ 06.00-Упр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Pr="00F06873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проектов по судостроению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130001 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по направлению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140001 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транспортной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Служба охраны труда, пожарной безопасности и экологии (04)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030401/ 03.04-Упр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050401/ 05.04-Упр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060401/ 06.04-Упр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(по пожарной безопасности и охране труда)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Специальный отдел (08)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010801/ 01.08-Упр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Управление эксплуатации флота (10)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161001 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водолазный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611C6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171001 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Водолазный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Диспетчерский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081001/ 08.10-Упр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Инженер-диспетчер по движению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Управление безопасности судовождения (11)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081101/ 08.11-Упр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рейда (Красноярск)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141101 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капитан рейда (</w:t>
            </w:r>
            <w:proofErr w:type="spellStart"/>
            <w:r>
              <w:rPr>
                <w:sz w:val="18"/>
                <w:szCs w:val="18"/>
              </w:rPr>
              <w:t>Лесосибирск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151101 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рейда (</w:t>
            </w:r>
            <w:proofErr w:type="spellStart"/>
            <w:r>
              <w:rPr>
                <w:sz w:val="18"/>
                <w:szCs w:val="18"/>
              </w:rPr>
              <w:t>Лесосибирск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 xml:space="preserve">Группа при </w:t>
            </w:r>
            <w:proofErr w:type="spellStart"/>
            <w:r w:rsidRPr="007175B8">
              <w:rPr>
                <w:i/>
                <w:sz w:val="18"/>
                <w:szCs w:val="18"/>
              </w:rPr>
              <w:t>Подтесовской</w:t>
            </w:r>
            <w:proofErr w:type="spellEnd"/>
            <w:r w:rsidRPr="007175B8">
              <w:rPr>
                <w:i/>
                <w:sz w:val="18"/>
                <w:szCs w:val="18"/>
              </w:rPr>
              <w:t xml:space="preserve"> РЭБ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091101/ 09.11-Упр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капитан-наставник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101101/ 10.11-Упр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Капитан-наставник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Производственно-техническое управление (12)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011201/ 01.12-Упр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Отдел технической эксплуатации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021201/ 02.12-Упр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031201/ 03.12-Упр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041201/ 04.12-Упр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051201/ 05.12-Упр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061201/ 06.12-Упр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Отдел планирования ремонта и учета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091201/ 09.12-Упр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101201/ 10.12-Упр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111201/ 11.12-Упр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Управление информационных технологий (18)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Отдел связи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101801/ 10.18-Упр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радиосвязи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Группа телекоммуникаций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131801/ 13.18-Упр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Административно-хозяйственное управление (19)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110601/ 11.06-Упр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Участок по эксплуатации административного здания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041901/ 04.19-Упр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101901/ 10.19-Упр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Транспортный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092101/ 09.21-Упр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(TANK 500)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132101 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Toyota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Camry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b/>
                <w:sz w:val="18"/>
                <w:szCs w:val="18"/>
              </w:rPr>
            </w:pPr>
            <w:r w:rsidRPr="007175B8">
              <w:rPr>
                <w:b/>
                <w:sz w:val="18"/>
                <w:szCs w:val="18"/>
              </w:rPr>
              <w:t>Филиал АО "ЕРП" Красноярский судоремонтный центр (г. Красноярск, пр. Красноярский рабочий, 150)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Береговые подразделения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Цех технической эксплуатации флота (02)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290222 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Механосборочный цех (08)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020822/ 02.08-КСЦ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050822/ 05.08-КСЦ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</w:t>
            </w:r>
            <w:proofErr w:type="spellStart"/>
            <w:r w:rsidRPr="007175B8">
              <w:rPr>
                <w:i/>
                <w:sz w:val="18"/>
                <w:szCs w:val="18"/>
              </w:rPr>
              <w:t>Шира</w:t>
            </w:r>
            <w:proofErr w:type="spellEnd"/>
            <w:r w:rsidRPr="007175B8">
              <w:rPr>
                <w:i/>
                <w:sz w:val="18"/>
                <w:szCs w:val="18"/>
              </w:rPr>
              <w:t>" (15)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101512 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"Шарыпово" (19) (буксирный теплоход) -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091912 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туер "Енисей" (23) (буксир)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112312/ 11.23-фл.КСЦ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радиостанции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 xml:space="preserve">т/х "Александр </w:t>
            </w:r>
            <w:proofErr w:type="spellStart"/>
            <w:r w:rsidRPr="007175B8">
              <w:rPr>
                <w:i/>
                <w:sz w:val="18"/>
                <w:szCs w:val="18"/>
              </w:rPr>
              <w:t>Кизим</w:t>
            </w:r>
            <w:proofErr w:type="spellEnd"/>
            <w:r w:rsidRPr="007175B8">
              <w:rPr>
                <w:i/>
                <w:sz w:val="18"/>
                <w:szCs w:val="18"/>
              </w:rPr>
              <w:t>" (31)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EC402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113112/11.</w:t>
            </w:r>
            <w:r w:rsidR="007175B8">
              <w:rPr>
                <w:sz w:val="18"/>
                <w:szCs w:val="18"/>
              </w:rPr>
              <w:t>31-фл.КСЦ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7175B8">
              <w:rPr>
                <w:sz w:val="18"/>
                <w:szCs w:val="18"/>
              </w:rPr>
              <w:t>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7175B8">
              <w:rPr>
                <w:sz w:val="18"/>
                <w:szCs w:val="18"/>
              </w:rPr>
              <w:t>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7175B8">
              <w:rPr>
                <w:sz w:val="18"/>
                <w:szCs w:val="18"/>
              </w:rPr>
              <w:t>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 xml:space="preserve">т/х "Капитан </w:t>
            </w:r>
            <w:proofErr w:type="spellStart"/>
            <w:r w:rsidRPr="007175B8">
              <w:rPr>
                <w:i/>
                <w:sz w:val="18"/>
                <w:szCs w:val="18"/>
              </w:rPr>
              <w:t>Лиханский</w:t>
            </w:r>
            <w:proofErr w:type="spellEnd"/>
            <w:r w:rsidRPr="007175B8">
              <w:rPr>
                <w:i/>
                <w:sz w:val="18"/>
                <w:szCs w:val="18"/>
              </w:rPr>
              <w:t>" (36)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3E122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bookmarkStart w:id="7" w:name="_GoBack"/>
            <w:bookmarkEnd w:id="7"/>
            <w:r w:rsidR="007175B8">
              <w:rPr>
                <w:sz w:val="18"/>
                <w:szCs w:val="18"/>
              </w:rPr>
              <w:t>3612 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"Кострома" (56)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105612/ 10.56-фл.КСЦ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7175B8">
              <w:rPr>
                <w:sz w:val="18"/>
                <w:szCs w:val="18"/>
              </w:rPr>
              <w:t>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7175B8">
              <w:rPr>
                <w:sz w:val="18"/>
                <w:szCs w:val="18"/>
              </w:rPr>
              <w:t>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7175B8">
              <w:rPr>
                <w:sz w:val="18"/>
                <w:szCs w:val="18"/>
              </w:rPr>
              <w:t>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b/>
                <w:sz w:val="18"/>
                <w:szCs w:val="18"/>
              </w:rPr>
            </w:pPr>
            <w:r w:rsidRPr="007175B8">
              <w:rPr>
                <w:b/>
                <w:sz w:val="18"/>
                <w:szCs w:val="18"/>
              </w:rPr>
              <w:t xml:space="preserve">Филиал АО "ЕРП" </w:t>
            </w:r>
            <w:proofErr w:type="spellStart"/>
            <w:r w:rsidRPr="007175B8">
              <w:rPr>
                <w:b/>
                <w:sz w:val="18"/>
                <w:szCs w:val="18"/>
              </w:rPr>
              <w:t>Подтесовская</w:t>
            </w:r>
            <w:proofErr w:type="spellEnd"/>
            <w:r w:rsidRPr="007175B8">
              <w:rPr>
                <w:b/>
                <w:sz w:val="18"/>
                <w:szCs w:val="18"/>
              </w:rPr>
              <w:t xml:space="preserve"> ремонтно-эксплуатационная база флота (Красноярский край, Енисейский район, п. </w:t>
            </w:r>
            <w:proofErr w:type="spellStart"/>
            <w:r w:rsidRPr="007175B8">
              <w:rPr>
                <w:b/>
                <w:sz w:val="18"/>
                <w:szCs w:val="18"/>
              </w:rPr>
              <w:t>Подтесово</w:t>
            </w:r>
            <w:proofErr w:type="spellEnd"/>
            <w:r w:rsidRPr="007175B8">
              <w:rPr>
                <w:b/>
                <w:sz w:val="18"/>
                <w:szCs w:val="18"/>
              </w:rPr>
              <w:t>, ул. Калинина, 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Электрорадионавигационная камера (08)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120823 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Бункерстанция-13 (03) (</w:t>
            </w:r>
            <w:proofErr w:type="spellStart"/>
            <w:r w:rsidRPr="007175B8">
              <w:rPr>
                <w:i/>
                <w:sz w:val="18"/>
                <w:szCs w:val="18"/>
              </w:rPr>
              <w:t>бун</w:t>
            </w:r>
            <w:r w:rsidRPr="007175B8">
              <w:rPr>
                <w:i/>
                <w:sz w:val="18"/>
                <w:szCs w:val="18"/>
              </w:rPr>
              <w:lastRenderedPageBreak/>
              <w:t>керстанция</w:t>
            </w:r>
            <w:proofErr w:type="spellEnd"/>
            <w:r w:rsidRPr="007175B8">
              <w:rPr>
                <w:i/>
                <w:sz w:val="18"/>
                <w:szCs w:val="18"/>
              </w:rPr>
              <w:t xml:space="preserve"> механизированная)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080313 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"Ангара-63" (31)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073113 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"Ангара-70" (33)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063313/ 06.33-фл.Подт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"Леонид Головачев" (38)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123813/ 12.38-фл.Подт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 (по топливоподготовке)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7175B8">
              <w:rPr>
                <w:sz w:val="18"/>
                <w:szCs w:val="18"/>
              </w:rPr>
              <w:t>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7175B8">
              <w:rPr>
                <w:sz w:val="18"/>
                <w:szCs w:val="18"/>
              </w:rPr>
              <w:t>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7175B8">
              <w:rPr>
                <w:sz w:val="18"/>
                <w:szCs w:val="18"/>
              </w:rPr>
              <w:t>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"Плотовод-718" (55)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"РТ-694" (57)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105713/ 10.57-фл.Подт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"Ледоход" (66) (буксирный теплоход) -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056613/ 05.66-фл.Подт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7175B8">
              <w:rPr>
                <w:sz w:val="18"/>
                <w:szCs w:val="18"/>
              </w:rPr>
              <w:t>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7175B8">
              <w:rPr>
                <w:sz w:val="18"/>
                <w:szCs w:val="18"/>
              </w:rPr>
              <w:t>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EC40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175B8">
              <w:rPr>
                <w:sz w:val="18"/>
                <w:szCs w:val="18"/>
              </w:rPr>
              <w:t>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"Электросталь" (73)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087313/ 08.73-фл.Подт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"Александр Четвериков" (76)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107613 / 10.76-фл.Подт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"РТ-759" (80)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КПЛ-16/30 № 57 (81) (несамоходный плавкран)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108113 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"</w:t>
            </w:r>
            <w:proofErr w:type="spellStart"/>
            <w:r w:rsidRPr="007175B8">
              <w:rPr>
                <w:i/>
                <w:sz w:val="18"/>
                <w:szCs w:val="18"/>
              </w:rPr>
              <w:t>Богучаны</w:t>
            </w:r>
            <w:proofErr w:type="spellEnd"/>
            <w:r w:rsidRPr="007175B8">
              <w:rPr>
                <w:i/>
                <w:sz w:val="18"/>
                <w:szCs w:val="18"/>
              </w:rPr>
              <w:t>" (86)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088613 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 xml:space="preserve">т/х "Александр </w:t>
            </w:r>
            <w:proofErr w:type="spellStart"/>
            <w:r w:rsidRPr="007175B8">
              <w:rPr>
                <w:i/>
                <w:sz w:val="18"/>
                <w:szCs w:val="18"/>
              </w:rPr>
              <w:t>Вакутин</w:t>
            </w:r>
            <w:proofErr w:type="spellEnd"/>
            <w:r w:rsidRPr="007175B8">
              <w:rPr>
                <w:i/>
                <w:sz w:val="18"/>
                <w:szCs w:val="18"/>
              </w:rPr>
              <w:t>" (90)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b/>
                <w:sz w:val="18"/>
                <w:szCs w:val="18"/>
              </w:rPr>
            </w:pPr>
            <w:r w:rsidRPr="007175B8">
              <w:rPr>
                <w:b/>
                <w:sz w:val="18"/>
                <w:szCs w:val="18"/>
              </w:rPr>
              <w:t xml:space="preserve">Филиал АО "ЕРП" </w:t>
            </w:r>
            <w:proofErr w:type="spellStart"/>
            <w:r w:rsidRPr="007175B8">
              <w:rPr>
                <w:b/>
                <w:sz w:val="18"/>
                <w:szCs w:val="18"/>
              </w:rPr>
              <w:t>Ермолаевская</w:t>
            </w:r>
            <w:proofErr w:type="spellEnd"/>
            <w:r w:rsidRPr="007175B8">
              <w:rPr>
                <w:b/>
                <w:sz w:val="18"/>
                <w:szCs w:val="18"/>
              </w:rPr>
              <w:t xml:space="preserve"> ремонтно-эксплуатационная база флота (Красноярский край, Березовский район, п. </w:t>
            </w:r>
            <w:proofErr w:type="spellStart"/>
            <w:r w:rsidRPr="007175B8">
              <w:rPr>
                <w:b/>
                <w:sz w:val="18"/>
                <w:szCs w:val="18"/>
              </w:rPr>
              <w:t>Ермолаевский</w:t>
            </w:r>
            <w:proofErr w:type="spellEnd"/>
            <w:r w:rsidRPr="007175B8">
              <w:rPr>
                <w:b/>
                <w:sz w:val="18"/>
                <w:szCs w:val="18"/>
              </w:rPr>
              <w:t xml:space="preserve"> Затон)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Береговые подразделения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Управление (01)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Производственный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340124 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350124 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Гараж (02)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140224 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гаража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030224/ 03.02-Ерм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(КС 55713-5к-4)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100224/ 10.02-Ерм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(МТЗ-82, SWL 2820)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7175B8">
              <w:rPr>
                <w:i/>
                <w:sz w:val="18"/>
                <w:szCs w:val="18"/>
              </w:rPr>
              <w:t>Зачистная</w:t>
            </w:r>
            <w:proofErr w:type="spellEnd"/>
            <w:r w:rsidRPr="007175B8">
              <w:rPr>
                <w:i/>
                <w:sz w:val="18"/>
                <w:szCs w:val="18"/>
              </w:rPr>
              <w:t xml:space="preserve"> станция (08)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170814 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i/>
                <w:sz w:val="18"/>
                <w:szCs w:val="18"/>
              </w:rPr>
            </w:pPr>
            <w:r w:rsidRPr="007175B8">
              <w:rPr>
                <w:i/>
                <w:sz w:val="18"/>
                <w:szCs w:val="18"/>
              </w:rPr>
              <w:t>т/х БТ-303 (40)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074014 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5B8" w:rsidRPr="00F06873" w:rsidTr="00EC4026">
        <w:tc>
          <w:tcPr>
            <w:tcW w:w="1101" w:type="dxa"/>
            <w:shd w:val="clear" w:color="auto" w:fill="auto"/>
            <w:vAlign w:val="center"/>
          </w:tcPr>
          <w:p w:rsid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084014 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175B8" w:rsidRPr="007175B8" w:rsidRDefault="007175B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5B8" w:rsidRDefault="007175B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7175B8">
          <w:rPr>
            <w:rStyle w:val="a9"/>
          </w:rPr>
          <w:t>07.05.2024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175B8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175B8" w:rsidP="009D6532">
            <w:pPr>
              <w:pStyle w:val="aa"/>
            </w:pPr>
            <w:r>
              <w:t>Грудинов Евгений Егорович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7175B8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EC4026" w:rsidRDefault="00EC4026" w:rsidP="009D6532"/>
    <w:p w:rsidR="009D6532" w:rsidRPr="007175B8" w:rsidRDefault="009D6532" w:rsidP="009D6532">
      <w:r w:rsidRPr="003C5C39">
        <w:lastRenderedPageBreak/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7175B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175B8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175B8" w:rsidP="009D6532">
            <w:pPr>
              <w:pStyle w:val="aa"/>
            </w:pPr>
            <w:r>
              <w:t>Хлебнов Александр Александрович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7175B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7175B8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175B8" w:rsidRPr="007175B8" w:rsidTr="007175B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  <w:r>
              <w:t>Начальник Отдела организации труда и заработной платы Управления по персоналу и социальной политике ООО "Норникель –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  <w:r>
              <w:t>Федорова Татьяна Ивановна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</w:tr>
      <w:tr w:rsidR="007175B8" w:rsidRPr="007175B8" w:rsidTr="007175B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(дата)</w:t>
            </w:r>
          </w:p>
        </w:tc>
      </w:tr>
      <w:tr w:rsidR="007175B8" w:rsidRPr="007175B8" w:rsidTr="007175B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  <w:r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  <w:r>
              <w:t>Фейгина Ирина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</w:tr>
      <w:tr w:rsidR="007175B8" w:rsidRPr="007175B8" w:rsidTr="007175B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(дата)</w:t>
            </w:r>
          </w:p>
        </w:tc>
      </w:tr>
      <w:tr w:rsidR="007175B8" w:rsidRPr="007175B8" w:rsidTr="007175B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  <w:r>
              <w:t>Главный юрисконсульт Группы общих правовых вопросов ООО "Норникель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  <w:r>
              <w:t>Балдицына Юлия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</w:tr>
      <w:tr w:rsidR="007175B8" w:rsidRPr="007175B8" w:rsidTr="007175B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(дата)</w:t>
            </w:r>
          </w:p>
        </w:tc>
      </w:tr>
      <w:tr w:rsidR="007175B8" w:rsidRPr="007175B8" w:rsidTr="007175B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  <w:r>
              <w:t>Карзевич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</w:tr>
      <w:tr w:rsidR="007175B8" w:rsidRPr="007175B8" w:rsidTr="007175B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(дата)</w:t>
            </w:r>
          </w:p>
        </w:tc>
      </w:tr>
      <w:tr w:rsidR="007175B8" w:rsidRPr="007175B8" w:rsidTr="007175B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  <w:r>
              <w:t>Председатель Енисейской территориальной (бассейновой)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5B8" w:rsidRPr="007175B8" w:rsidRDefault="007175B8" w:rsidP="009D6532">
            <w:pPr>
              <w:pStyle w:val="aa"/>
            </w:pPr>
          </w:p>
        </w:tc>
      </w:tr>
      <w:tr w:rsidR="007175B8" w:rsidRPr="007175B8" w:rsidTr="007175B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175B8" w:rsidRPr="007175B8" w:rsidRDefault="007175B8" w:rsidP="009D6532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7175B8" w:rsidTr="007175B8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175B8" w:rsidRDefault="007175B8" w:rsidP="002743B5">
            <w:pPr>
              <w:pStyle w:val="aa"/>
            </w:pPr>
            <w:r w:rsidRPr="007175B8">
              <w:t>5025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175B8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175B8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175B8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175B8" w:rsidRDefault="007175B8" w:rsidP="002743B5">
            <w:pPr>
              <w:pStyle w:val="aa"/>
            </w:pPr>
            <w:r w:rsidRPr="007175B8">
              <w:t>Колесникова Ольга Сергеевна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175B8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175B8" w:rsidRDefault="007175B8" w:rsidP="002743B5">
            <w:pPr>
              <w:pStyle w:val="aa"/>
            </w:pPr>
            <w:r>
              <w:t>08.05.2024</w:t>
            </w:r>
          </w:p>
        </w:tc>
      </w:tr>
      <w:tr w:rsidR="002743B5" w:rsidRPr="007175B8" w:rsidTr="007175B8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7175B8" w:rsidRDefault="007175B8" w:rsidP="002743B5">
            <w:pPr>
              <w:pStyle w:val="aa"/>
              <w:rPr>
                <w:b/>
                <w:vertAlign w:val="superscript"/>
              </w:rPr>
            </w:pPr>
            <w:r w:rsidRPr="007175B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7175B8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7175B8" w:rsidRDefault="007175B8" w:rsidP="002743B5">
            <w:pPr>
              <w:pStyle w:val="aa"/>
              <w:rPr>
                <w:b/>
                <w:vertAlign w:val="superscript"/>
              </w:rPr>
            </w:pPr>
            <w:r w:rsidRPr="007175B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7175B8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7175B8" w:rsidRDefault="007175B8" w:rsidP="002743B5">
            <w:pPr>
              <w:pStyle w:val="aa"/>
              <w:rPr>
                <w:b/>
                <w:vertAlign w:val="superscript"/>
              </w:rPr>
            </w:pPr>
            <w:r w:rsidRPr="007175B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7175B8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7175B8" w:rsidRDefault="007175B8" w:rsidP="002743B5">
            <w:pPr>
              <w:pStyle w:val="aa"/>
              <w:rPr>
                <w:vertAlign w:val="superscript"/>
              </w:rPr>
            </w:pPr>
            <w:r w:rsidRPr="007175B8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123" w:rsidRPr="005C11A7" w:rsidRDefault="00B33123" w:rsidP="007175B8">
      <w:r>
        <w:separator/>
      </w:r>
    </w:p>
  </w:endnote>
  <w:endnote w:type="continuationSeparator" w:id="0">
    <w:p w:rsidR="00B33123" w:rsidRPr="005C11A7" w:rsidRDefault="00B33123" w:rsidP="0071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5B8" w:rsidRDefault="007175B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5B8" w:rsidRDefault="007175B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5B8" w:rsidRDefault="007175B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123" w:rsidRPr="005C11A7" w:rsidRDefault="00B33123" w:rsidP="007175B8">
      <w:r>
        <w:separator/>
      </w:r>
    </w:p>
  </w:footnote>
  <w:footnote w:type="continuationSeparator" w:id="0">
    <w:p w:rsidR="00B33123" w:rsidRPr="005C11A7" w:rsidRDefault="00B33123" w:rsidP="00717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5B8" w:rsidRDefault="007175B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5B8" w:rsidRDefault="007175B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5B8" w:rsidRDefault="007175B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ctivedoc_name" w:val="Документ108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Акционерное общество &quot;Енисейское речное пароходство&quot;"/>
    <w:docVar w:name="doc_name" w:val="Документ108"/>
    <w:docVar w:name="doc_type" w:val="5"/>
    <w:docVar w:name="fill_date" w:val="07.05.2024"/>
    <w:docVar w:name="org_guid" w:val="509D48D4B65D487C83E527C48AA2467B"/>
    <w:docVar w:name="org_id" w:val="16"/>
    <w:docVar w:name="org_name" w:val="     "/>
    <w:docVar w:name="pers_guids" w:val="E9B7CC2F9BFC41F88C11BEA2CEAF6BA3@"/>
    <w:docVar w:name="pers_snils" w:val="E9B7CC2F9BFC41F88C11BEA2CEAF6BA3@"/>
    <w:docVar w:name="podr_id" w:val="org_16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вгений Егорович"/>
    <w:docVar w:name="rbtd_name" w:val="Акционерное общество &quot;Енисейское речное пароходство&quot;"/>
    <w:docVar w:name="step_test" w:val="6"/>
    <w:docVar w:name="sv_docs" w:val="1"/>
  </w:docVars>
  <w:rsids>
    <w:rsidRoot w:val="007175B8"/>
    <w:rsid w:val="0002033E"/>
    <w:rsid w:val="000C5130"/>
    <w:rsid w:val="000D3760"/>
    <w:rsid w:val="000F0714"/>
    <w:rsid w:val="00196135"/>
    <w:rsid w:val="001A7AC3"/>
    <w:rsid w:val="001B19D8"/>
    <w:rsid w:val="00237B32"/>
    <w:rsid w:val="00247AFE"/>
    <w:rsid w:val="002743B5"/>
    <w:rsid w:val="002761BA"/>
    <w:rsid w:val="003A1C01"/>
    <w:rsid w:val="003A2259"/>
    <w:rsid w:val="003C3080"/>
    <w:rsid w:val="003C79E5"/>
    <w:rsid w:val="003E1227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11C60"/>
    <w:rsid w:val="0065289A"/>
    <w:rsid w:val="0067226F"/>
    <w:rsid w:val="006B5511"/>
    <w:rsid w:val="006E4DFC"/>
    <w:rsid w:val="007175B8"/>
    <w:rsid w:val="00725C51"/>
    <w:rsid w:val="00820552"/>
    <w:rsid w:val="00936F48"/>
    <w:rsid w:val="009647F7"/>
    <w:rsid w:val="009A1326"/>
    <w:rsid w:val="009D6532"/>
    <w:rsid w:val="00A026A4"/>
    <w:rsid w:val="00A34B1E"/>
    <w:rsid w:val="00AF1EDF"/>
    <w:rsid w:val="00B12F45"/>
    <w:rsid w:val="00B2089E"/>
    <w:rsid w:val="00B33123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49C3"/>
    <w:rsid w:val="00E25119"/>
    <w:rsid w:val="00E30B79"/>
    <w:rsid w:val="00E458F1"/>
    <w:rsid w:val="00EA3306"/>
    <w:rsid w:val="00EB7BDE"/>
    <w:rsid w:val="00EC4026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EA384"/>
  <w15:docId w15:val="{92162B0D-A089-4AF7-8F4A-E1B9BBE5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175B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175B8"/>
    <w:rPr>
      <w:sz w:val="24"/>
    </w:rPr>
  </w:style>
  <w:style w:type="paragraph" w:styleId="ad">
    <w:name w:val="footer"/>
    <w:basedOn w:val="a"/>
    <w:link w:val="ae"/>
    <w:rsid w:val="007175B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175B8"/>
    <w:rPr>
      <w:sz w:val="24"/>
    </w:rPr>
  </w:style>
  <w:style w:type="paragraph" w:styleId="af">
    <w:name w:val="Balloon Text"/>
    <w:basedOn w:val="a"/>
    <w:link w:val="af0"/>
    <w:semiHidden/>
    <w:unhideWhenUsed/>
    <w:rsid w:val="00A34B1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A34B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RePack by SPecialiST</Company>
  <LinksUpToDate>false</LinksUpToDate>
  <CharactersWithSpaces>12894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o.kolesnikova</dc:creator>
  <cp:lastModifiedBy>Карзевич Наталья Всеволодовна</cp:lastModifiedBy>
  <cp:revision>4</cp:revision>
  <cp:lastPrinted>2024-07-01T01:28:00Z</cp:lastPrinted>
  <dcterms:created xsi:type="dcterms:W3CDTF">2024-07-01T01:29:00Z</dcterms:created>
  <dcterms:modified xsi:type="dcterms:W3CDTF">2024-07-09T08:12:00Z</dcterms:modified>
</cp:coreProperties>
</file>